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1314D49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EFF1FAF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6C6F342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067794F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B6EA024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026EE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E647EF5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5A38D4DF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CA5B2B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BC65A1F" w14:textId="036A0C43" w:rsidR="00A164C7" w:rsidRPr="00DF0395" w:rsidRDefault="00F94A1E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21-2026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C14D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1DDCB0D1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14B5B8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0264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3CBF98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677FA59" w14:textId="469AA882" w:rsidR="00A164C7" w:rsidRPr="00DF0395" w:rsidRDefault="00F94A1E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Erschließung östl. Bereich des Landschaftsparks Viktoria</w:t>
            </w:r>
          </w:p>
        </w:tc>
      </w:tr>
      <w:tr w:rsidR="00A164C7" w:rsidRPr="00DF0395" w14:paraId="0FCF2BF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3319288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42CA3980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9D79F25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001093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84D4EB8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30CACC8" w14:textId="345AC50F" w:rsidR="00A164C7" w:rsidRPr="00DF0395" w:rsidRDefault="00F94A1E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Garten- und Landschaftsbau</w:t>
            </w:r>
          </w:p>
        </w:tc>
      </w:tr>
    </w:tbl>
    <w:p w14:paraId="48D1CF6C" w14:textId="77777777" w:rsidR="002748DF" w:rsidRDefault="002748DF" w:rsidP="00046C8E"/>
    <w:p w14:paraId="340F2F56" w14:textId="77777777" w:rsidR="00651A8F" w:rsidRDefault="00651A8F" w:rsidP="00651A8F">
      <w:pPr>
        <w:pStyle w:val="Oben"/>
      </w:pPr>
      <w:r>
        <w:t>Erklärung zur Verwendung von Holzprodukten</w:t>
      </w:r>
    </w:p>
    <w:p w14:paraId="4597CC8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6B8F6D60" w14:textId="544EA385" w:rsidR="00A164C7" w:rsidRDefault="00F94A1E" w:rsidP="00A164C7">
      <w:pPr>
        <w:pStyle w:val="Textvorne"/>
      </w:pPr>
      <w:sdt>
        <w:sdtPr>
          <w:id w:val="-15321808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3379">
            <w:rPr>
              <w:rFonts w:ascii="MS Gothic" w:eastAsia="MS Gothic" w:hAnsi="MS Gothic" w:hint="eastAsia"/>
            </w:rPr>
            <w:t>☐</w:t>
          </w:r>
        </w:sdtContent>
      </w:sdt>
      <w:r w:rsidR="00A164C7">
        <w:tab/>
        <w:t>Ich werde Holzprodukte verwenden, die nach FSC und/oder PEFC zertifiziert sind.</w:t>
      </w:r>
    </w:p>
    <w:p w14:paraId="7863FD7F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2F00FAA2" w14:textId="6877732B" w:rsidR="00A164C7" w:rsidRDefault="00F94A1E" w:rsidP="00A164C7">
      <w:pPr>
        <w:pStyle w:val="Textvorne"/>
      </w:pPr>
      <w:sdt>
        <w:sdtPr>
          <w:id w:val="11564899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3379">
            <w:rPr>
              <w:rFonts w:ascii="MS Gothic" w:eastAsia="MS Gothic" w:hAnsi="MS Gothic" w:hint="eastAsia"/>
            </w:rPr>
            <w:t>☐</w:t>
          </w:r>
        </w:sdtContent>
      </w:sdt>
      <w:r w:rsidR="00A164C7">
        <w:tab/>
        <w:t>Ich werde Holzprodukte verwenden, die nach</w:t>
      </w:r>
    </w:p>
    <w:p w14:paraId="539BD851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1CC66F7F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03B02D56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18C7F9B0" w14:textId="5E3D9F60" w:rsidR="00703EE2" w:rsidRDefault="00F94A1E" w:rsidP="00703EE2">
      <w:pPr>
        <w:pStyle w:val="Textvorne"/>
      </w:pPr>
      <w:sdt>
        <w:sdtPr>
          <w:id w:val="-12922044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3379">
            <w:rPr>
              <w:rFonts w:ascii="MS Gothic" w:eastAsia="MS Gothic" w:hAnsi="MS Gothic" w:hint="eastAsia"/>
            </w:rPr>
            <w:t>☐</w:t>
          </w:r>
        </w:sdtContent>
      </w:sdt>
      <w:r w:rsidR="00A164C7"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 w:rsidR="00A164C7">
        <w:t>.</w:t>
      </w:r>
    </w:p>
    <w:p w14:paraId="4AC28651" w14:textId="77777777" w:rsidR="00703EE2" w:rsidRDefault="00703EE2" w:rsidP="00703EE2">
      <w:pPr>
        <w:pStyle w:val="Texteingerckt"/>
      </w:pPr>
      <w:r>
        <w:t>Der Einzelnachweis ist eine von</w:t>
      </w:r>
    </w:p>
    <w:p w14:paraId="23A79FCE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70AA5529" w14:textId="77777777" w:rsidR="00703EE2" w:rsidRDefault="00703EE2" w:rsidP="00995F6E">
      <w:pPr>
        <w:pStyle w:val="Texteingerckt"/>
      </w:pPr>
      <w:r>
        <w:t>oder</w:t>
      </w:r>
    </w:p>
    <w:p w14:paraId="5191EFFE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66B0C4E7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267EC5C2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68757645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7D472A40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E2CDCC0" w14:textId="654E9C34" w:rsidR="00C91598" w:rsidRDefault="00F94A1E" w:rsidP="00C91598">
      <w:pPr>
        <w:pStyle w:val="Textvorne"/>
      </w:pPr>
      <w:sdt>
        <w:sdtPr>
          <w:id w:val="20155696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3379">
            <w:rPr>
              <w:rFonts w:ascii="MS Gothic" w:eastAsia="MS Gothic" w:hAnsi="MS Gothic" w:hint="eastAsia"/>
            </w:rPr>
            <w:t>☐</w:t>
          </w:r>
        </w:sdtContent>
      </w:sdt>
      <w:r w:rsidR="00C91598">
        <w:tab/>
        <w:t>Ich werde alle für die Leistung benötigten Holzprodukte/Holzbauteile von einem FSC- oder PEFC-zertifizierten Unternehmen direkt für diesen Auftrag erwerben.</w:t>
      </w:r>
    </w:p>
    <w:p w14:paraId="0A1D8333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293F0003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70F04DAD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4DE0D6D7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459ECCA6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552914" w14:textId="77777777" w:rsidR="007B4AD1" w:rsidRDefault="007B4AD1">
      <w:r>
        <w:separator/>
      </w:r>
    </w:p>
    <w:p w14:paraId="2E15ABC0" w14:textId="77777777" w:rsidR="007B4AD1" w:rsidRDefault="007B4AD1"/>
    <w:p w14:paraId="106AA32B" w14:textId="77777777" w:rsidR="007B4AD1" w:rsidRDefault="007B4AD1"/>
  </w:endnote>
  <w:endnote w:type="continuationSeparator" w:id="0">
    <w:p w14:paraId="05574874" w14:textId="77777777" w:rsidR="007B4AD1" w:rsidRDefault="007B4AD1">
      <w:r>
        <w:continuationSeparator/>
      </w:r>
    </w:p>
    <w:p w14:paraId="00834257" w14:textId="77777777" w:rsidR="007B4AD1" w:rsidRDefault="007B4AD1"/>
    <w:p w14:paraId="4694BFEC" w14:textId="77777777" w:rsidR="007B4AD1" w:rsidRDefault="007B4A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167FA8B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35D7CE4C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3121B78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279899D" wp14:editId="2BA1141E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8B4869C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209CFB78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D037911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1DCE46" w14:textId="77777777" w:rsidR="007B4AD1" w:rsidRDefault="007B4AD1">
      <w:r>
        <w:separator/>
      </w:r>
    </w:p>
    <w:p w14:paraId="2A7F48B2" w14:textId="77777777" w:rsidR="007B4AD1" w:rsidRDefault="007B4AD1"/>
    <w:p w14:paraId="7014927A" w14:textId="77777777" w:rsidR="007B4AD1" w:rsidRDefault="007B4AD1"/>
  </w:footnote>
  <w:footnote w:type="continuationSeparator" w:id="0">
    <w:p w14:paraId="37471A0D" w14:textId="77777777" w:rsidR="007B4AD1" w:rsidRDefault="007B4AD1">
      <w:r>
        <w:continuationSeparator/>
      </w:r>
    </w:p>
    <w:p w14:paraId="3DBF4049" w14:textId="77777777" w:rsidR="007B4AD1" w:rsidRDefault="007B4AD1"/>
    <w:p w14:paraId="6D120902" w14:textId="77777777" w:rsidR="007B4AD1" w:rsidRDefault="007B4AD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2A7EC" w14:textId="77777777" w:rsidR="007B4AD1" w:rsidRDefault="007B4AD1"/>
  <w:p w14:paraId="4F50FB26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1A56F" w14:textId="77777777" w:rsidR="007B4AD1" w:rsidRDefault="007B4AD1" w:rsidP="00046C8E">
    <w:pPr>
      <w:pStyle w:val="Kopfzeile"/>
    </w:pPr>
    <w:r>
      <w:t>248</w:t>
    </w:r>
  </w:p>
  <w:p w14:paraId="70B4430D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21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20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2"/>
  </w:num>
  <w:num w:numId="21">
    <w:abstractNumId w:val="7"/>
  </w:num>
  <w:num w:numId="22">
    <w:abstractNumId w:val="0"/>
  </w:num>
  <w:num w:numId="23">
    <w:abstractNumId w:val="19"/>
  </w:num>
  <w:num w:numId="24">
    <w:abstractNumId w:val="17"/>
  </w:num>
  <w:num w:numId="25">
    <w:abstractNumId w:val="6"/>
  </w:num>
  <w:num w:numId="26">
    <w:abstractNumId w:val="18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6076"/>
    <w:rsid w:val="00127C79"/>
    <w:rsid w:val="0013120E"/>
    <w:rsid w:val="001426F7"/>
    <w:rsid w:val="0015501E"/>
    <w:rsid w:val="001655CE"/>
    <w:rsid w:val="0018360E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5AED"/>
    <w:rsid w:val="006A66F3"/>
    <w:rsid w:val="006B7CF1"/>
    <w:rsid w:val="006C0D7B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3379"/>
    <w:rsid w:val="00BF4760"/>
    <w:rsid w:val="00C00466"/>
    <w:rsid w:val="00C101BF"/>
    <w:rsid w:val="00C246AC"/>
    <w:rsid w:val="00C26124"/>
    <w:rsid w:val="00C2678D"/>
    <w:rsid w:val="00C30192"/>
    <w:rsid w:val="00C41C2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C7AED"/>
    <w:rsid w:val="00F133C2"/>
    <w:rsid w:val="00F21669"/>
    <w:rsid w:val="00F319D1"/>
    <w:rsid w:val="00F32C49"/>
    <w:rsid w:val="00F55221"/>
    <w:rsid w:val="00F9088F"/>
    <w:rsid w:val="00F92CF7"/>
    <w:rsid w:val="00F94A1E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1B41A1AA"/>
  <w15:docId w15:val="{14466FDB-7E9C-42EA-B0FC-5301BDD5D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363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zur Verwendung von Holzprodukten</dc:title>
  <dc:subject>Erklärung zur Verwendung von Hiolzprodukten</dc:subject>
  <dc:creator>Dorothea Fenner</dc:creator>
  <cp:keywords>Holzbeschaffung</cp:keywords>
  <cp:lastModifiedBy>Zunic.86, Milena</cp:lastModifiedBy>
  <cp:revision>4</cp:revision>
  <cp:lastPrinted>2017-04-26T14:48:00Z</cp:lastPrinted>
  <dcterms:created xsi:type="dcterms:W3CDTF">2017-11-14T16:23:00Z</dcterms:created>
  <dcterms:modified xsi:type="dcterms:W3CDTF">2026-06-01T06:59:00Z</dcterms:modified>
</cp:coreProperties>
</file>